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77660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0400111A" w14:textId="77777777" w:rsidTr="009E1C69">
        <w:tc>
          <w:tcPr>
            <w:tcW w:w="6160" w:type="dxa"/>
            <w:tcBorders>
              <w:bottom w:val="nil"/>
            </w:tcBorders>
          </w:tcPr>
          <w:p w14:paraId="7024F459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4BEF25E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3C64D9B0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1C2C849B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119CD5F5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48C8E4BB" w14:textId="6E61F911" w:rsidR="00A24322" w:rsidRPr="003A03DC" w:rsidRDefault="00EE46BA" w:rsidP="00025508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414059">
              <w:rPr>
                <w:b/>
                <w:noProof/>
                <w:sz w:val="16"/>
                <w:szCs w:val="16"/>
              </w:rPr>
              <w:t>26-2000075938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5DFBB3C5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4BC6E78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72E7E155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2DFACB50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0BE6BD5A" w14:textId="77777777" w:rsidR="00A24322" w:rsidRPr="003A03DC" w:rsidRDefault="00EE46BA" w:rsidP="00025508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="00025508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551006A6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09567696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1C14F90D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62DBE3F2" w14:textId="65EF2835" w:rsidR="003176F6" w:rsidRPr="003A03DC" w:rsidRDefault="00EE46BA" w:rsidP="00111D30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414059" w:rsidRPr="00414059">
              <w:rPr>
                <w:b/>
                <w:noProof/>
                <w:sz w:val="22"/>
              </w:rPr>
              <w:t>Rahmenvertrag Containerdienste "Entsorgung diverser Abfälle bei der Zentrale und der Hauptverwaltung in Hessen der Deutschen Bundesbank"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28C4AC5B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6C349B3D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320F7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2A9C9B28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46893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7354711B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9198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77B908F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413B2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2AF442F2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1E813407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AD244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1C200877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5A24B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13F18251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5F4D18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33212309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B52577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0B8FD92F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1949E04C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422E76C9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3D6A042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88BA396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100F7E39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03410886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72F50BF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D3988C6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EFEB7E9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70F0A211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A865884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D73C613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CE25E6E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34D744E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0B1BB29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D82BCC4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5B907A53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1E00BEB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5FB25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609FD1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097FB4C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D492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28A03D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71907793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40EE96FF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E482635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74E03363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1C238304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1965E3C8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12B95723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64F5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FEEA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42B0A36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0A491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C63A20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A26D296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8C491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19999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F3F797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980F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852740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D52BE86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3EBC8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1907F3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0A63D038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B52577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FADA" w14:textId="77777777" w:rsidR="009E0382" w:rsidRDefault="009E0382" w:rsidP="00111D30">
      <w:r>
        <w:separator/>
      </w:r>
    </w:p>
  </w:endnote>
  <w:endnote w:type="continuationSeparator" w:id="0">
    <w:p w14:paraId="7FC40861" w14:textId="77777777" w:rsidR="009E0382" w:rsidRDefault="009E0382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AA48F" w14:textId="77777777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4992" w14:textId="77777777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3A03DC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80F78" w14:textId="77777777" w:rsidR="009E0382" w:rsidRPr="0029109C" w:rsidRDefault="009E0382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552106AC" w14:textId="77777777" w:rsidR="009E0382" w:rsidRDefault="009E0382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AE56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0AD4AF95" wp14:editId="1C60B0F0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D00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100004">
    <w:abstractNumId w:val="3"/>
  </w:num>
  <w:num w:numId="2" w16cid:durableId="1867282627">
    <w:abstractNumId w:val="7"/>
  </w:num>
  <w:num w:numId="3" w16cid:durableId="1468625246">
    <w:abstractNumId w:val="9"/>
  </w:num>
  <w:num w:numId="4" w16cid:durableId="1593735887">
    <w:abstractNumId w:val="6"/>
  </w:num>
  <w:num w:numId="5" w16cid:durableId="601836219">
    <w:abstractNumId w:val="1"/>
  </w:num>
  <w:num w:numId="6" w16cid:durableId="298806426">
    <w:abstractNumId w:val="11"/>
  </w:num>
  <w:num w:numId="7" w16cid:durableId="440687735">
    <w:abstractNumId w:val="0"/>
  </w:num>
  <w:num w:numId="8" w16cid:durableId="161823601">
    <w:abstractNumId w:val="0"/>
  </w:num>
  <w:num w:numId="9" w16cid:durableId="347682930">
    <w:abstractNumId w:val="0"/>
  </w:num>
  <w:num w:numId="10" w16cid:durableId="1572698047">
    <w:abstractNumId w:val="3"/>
  </w:num>
  <w:num w:numId="11" w16cid:durableId="1172527290">
    <w:abstractNumId w:val="2"/>
  </w:num>
  <w:num w:numId="12" w16cid:durableId="983852302">
    <w:abstractNumId w:val="7"/>
  </w:num>
  <w:num w:numId="13" w16cid:durableId="415178241">
    <w:abstractNumId w:val="7"/>
  </w:num>
  <w:num w:numId="14" w16cid:durableId="1111508461">
    <w:abstractNumId w:val="7"/>
  </w:num>
  <w:num w:numId="15" w16cid:durableId="1298299091">
    <w:abstractNumId w:val="11"/>
  </w:num>
  <w:num w:numId="16" w16cid:durableId="2122146660">
    <w:abstractNumId w:val="5"/>
  </w:num>
  <w:num w:numId="17" w16cid:durableId="212498807">
    <w:abstractNumId w:val="7"/>
  </w:num>
  <w:num w:numId="18" w16cid:durableId="547186887">
    <w:abstractNumId w:val="7"/>
  </w:num>
  <w:num w:numId="19" w16cid:durableId="336538732">
    <w:abstractNumId w:val="7"/>
  </w:num>
  <w:num w:numId="20" w16cid:durableId="1571967552">
    <w:abstractNumId w:val="8"/>
  </w:num>
  <w:num w:numId="21" w16cid:durableId="1609773685">
    <w:abstractNumId w:val="3"/>
  </w:num>
  <w:num w:numId="22" w16cid:durableId="1817146475">
    <w:abstractNumId w:val="3"/>
  </w:num>
  <w:num w:numId="23" w16cid:durableId="987320830">
    <w:abstractNumId w:val="6"/>
  </w:num>
  <w:num w:numId="24" w16cid:durableId="23756786">
    <w:abstractNumId w:val="7"/>
  </w:num>
  <w:num w:numId="25" w16cid:durableId="291060076">
    <w:abstractNumId w:val="6"/>
  </w:num>
  <w:num w:numId="26" w16cid:durableId="1524171631">
    <w:abstractNumId w:val="6"/>
  </w:num>
  <w:num w:numId="27" w16cid:durableId="1073889270">
    <w:abstractNumId w:val="7"/>
  </w:num>
  <w:num w:numId="28" w16cid:durableId="1743943497">
    <w:abstractNumId w:val="5"/>
  </w:num>
  <w:num w:numId="29" w16cid:durableId="359212108">
    <w:abstractNumId w:val="10"/>
  </w:num>
  <w:num w:numId="30" w16cid:durableId="1938978715">
    <w:abstractNumId w:val="6"/>
  </w:num>
  <w:num w:numId="31" w16cid:durableId="1737581624">
    <w:abstractNumId w:val="7"/>
  </w:num>
  <w:num w:numId="32" w16cid:durableId="640235065">
    <w:abstractNumId w:val="5"/>
  </w:num>
  <w:num w:numId="33" w16cid:durableId="1368137471">
    <w:abstractNumId w:val="10"/>
  </w:num>
  <w:num w:numId="34" w16cid:durableId="1460687079">
    <w:abstractNumId w:val="6"/>
  </w:num>
  <w:num w:numId="35" w16cid:durableId="637611469">
    <w:abstractNumId w:val="4"/>
  </w:num>
  <w:num w:numId="36" w16cid:durableId="1011641265">
    <w:abstractNumId w:val="0"/>
  </w:num>
  <w:num w:numId="37" w16cid:durableId="251739169">
    <w:abstractNumId w:val="0"/>
  </w:num>
  <w:num w:numId="38" w16cid:durableId="137965397">
    <w:abstractNumId w:val="0"/>
  </w:num>
  <w:num w:numId="39" w16cid:durableId="703865348">
    <w:abstractNumId w:val="0"/>
  </w:num>
  <w:num w:numId="40" w16cid:durableId="97938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Jf9M8NciiZiA+3rUY3YY+fgGppfMbU308iia5Fy3WKA=" w:saltValue="6RxZ5Vm8ClgU68Nahs+ZsA==" w:algorithmName="SHA-256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414059"/>
    <w:rsid w:val="0001619C"/>
    <w:rsid w:val="00025508"/>
    <w:rsid w:val="00037EC1"/>
    <w:rsid w:val="00092D91"/>
    <w:rsid w:val="00097D3F"/>
    <w:rsid w:val="000B4A8B"/>
    <w:rsid w:val="000B7C7E"/>
    <w:rsid w:val="000D5C68"/>
    <w:rsid w:val="00111D30"/>
    <w:rsid w:val="00123FEF"/>
    <w:rsid w:val="001307B3"/>
    <w:rsid w:val="0016039A"/>
    <w:rsid w:val="00162A4A"/>
    <w:rsid w:val="00171C14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3021E8"/>
    <w:rsid w:val="003176F6"/>
    <w:rsid w:val="00373836"/>
    <w:rsid w:val="00376279"/>
    <w:rsid w:val="003A03DC"/>
    <w:rsid w:val="003A4643"/>
    <w:rsid w:val="003B6CE2"/>
    <w:rsid w:val="003E268A"/>
    <w:rsid w:val="00406D24"/>
    <w:rsid w:val="00414059"/>
    <w:rsid w:val="004201B4"/>
    <w:rsid w:val="004533A2"/>
    <w:rsid w:val="00470948"/>
    <w:rsid w:val="004A11C7"/>
    <w:rsid w:val="004D5FEC"/>
    <w:rsid w:val="004D67D3"/>
    <w:rsid w:val="004E6527"/>
    <w:rsid w:val="00516F54"/>
    <w:rsid w:val="005267B1"/>
    <w:rsid w:val="00536F1B"/>
    <w:rsid w:val="00596809"/>
    <w:rsid w:val="005A09D1"/>
    <w:rsid w:val="005A568D"/>
    <w:rsid w:val="005F4D18"/>
    <w:rsid w:val="006503B7"/>
    <w:rsid w:val="006C62D8"/>
    <w:rsid w:val="006E201A"/>
    <w:rsid w:val="006E2077"/>
    <w:rsid w:val="006E244D"/>
    <w:rsid w:val="006F5F87"/>
    <w:rsid w:val="00723FFB"/>
    <w:rsid w:val="00731970"/>
    <w:rsid w:val="007418ED"/>
    <w:rsid w:val="007677C3"/>
    <w:rsid w:val="00780C77"/>
    <w:rsid w:val="007B14A8"/>
    <w:rsid w:val="008114FF"/>
    <w:rsid w:val="00816045"/>
    <w:rsid w:val="00822123"/>
    <w:rsid w:val="008B107E"/>
    <w:rsid w:val="008E06E7"/>
    <w:rsid w:val="008F5B0E"/>
    <w:rsid w:val="008F7AD5"/>
    <w:rsid w:val="009372F4"/>
    <w:rsid w:val="00942A1E"/>
    <w:rsid w:val="00946C80"/>
    <w:rsid w:val="00956508"/>
    <w:rsid w:val="00974F8D"/>
    <w:rsid w:val="00983A35"/>
    <w:rsid w:val="009A622A"/>
    <w:rsid w:val="009B6A58"/>
    <w:rsid w:val="009D3BF4"/>
    <w:rsid w:val="009E0382"/>
    <w:rsid w:val="009E1C69"/>
    <w:rsid w:val="00A24322"/>
    <w:rsid w:val="00B14A71"/>
    <w:rsid w:val="00B23AF5"/>
    <w:rsid w:val="00B52577"/>
    <w:rsid w:val="00B65946"/>
    <w:rsid w:val="00B7118B"/>
    <w:rsid w:val="00B9377D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4933"/>
    <w:rsid w:val="00CB0F22"/>
    <w:rsid w:val="00CE4817"/>
    <w:rsid w:val="00CF2CA1"/>
    <w:rsid w:val="00D25A87"/>
    <w:rsid w:val="00D43FD0"/>
    <w:rsid w:val="00D640AE"/>
    <w:rsid w:val="00D710D8"/>
    <w:rsid w:val="00D95469"/>
    <w:rsid w:val="00D9688F"/>
    <w:rsid w:val="00D96FC9"/>
    <w:rsid w:val="00DA2154"/>
    <w:rsid w:val="00DA6630"/>
    <w:rsid w:val="00E110FA"/>
    <w:rsid w:val="00E141CD"/>
    <w:rsid w:val="00E17C33"/>
    <w:rsid w:val="00E37852"/>
    <w:rsid w:val="00E610D9"/>
    <w:rsid w:val="00EE46BA"/>
    <w:rsid w:val="00F01A8D"/>
    <w:rsid w:val="00F32819"/>
    <w:rsid w:val="00F3429F"/>
    <w:rsid w:val="00F51F40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09771"/>
  <w15:docId w15:val="{937D0CF7-88A0-44C5-A618-B4FF6211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194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 Susanne</dc:creator>
  <cp:lastModifiedBy>Fuchs Susanne</cp:lastModifiedBy>
  <cp:revision>2</cp:revision>
  <cp:lastPrinted>2018-06-21T11:22:00Z</cp:lastPrinted>
  <dcterms:created xsi:type="dcterms:W3CDTF">2026-01-27T12:40:00Z</dcterms:created>
  <dcterms:modified xsi:type="dcterms:W3CDTF">2026-03-12T08:30:00Z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